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C8" w:rsidRDefault="00364EC8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№6</w:t>
      </w:r>
    </w:p>
    <w:p w:rsidR="00364EC8" w:rsidRDefault="00364EC8">
      <w:pPr>
        <w:ind w:left="5812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364EC8" w:rsidRDefault="00364EC8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364EC8" w:rsidRDefault="00364EC8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364EC8" w:rsidRDefault="00364EC8">
      <w:pPr>
        <w:ind w:right="1291"/>
        <w:jc w:val="right"/>
        <w:rPr>
          <w:szCs w:val="28"/>
        </w:rPr>
      </w:pPr>
      <w:r>
        <w:rPr>
          <w:szCs w:val="28"/>
        </w:rPr>
        <w:t xml:space="preserve">Каневского района»  </w:t>
      </w:r>
    </w:p>
    <w:p w:rsidR="00364EC8" w:rsidRDefault="00364EC8">
      <w:pPr>
        <w:rPr>
          <w:szCs w:val="28"/>
        </w:rPr>
      </w:pPr>
    </w:p>
    <w:p w:rsidR="00364EC8" w:rsidRDefault="00364EC8" w:rsidP="00C22C05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364EC8" w:rsidRDefault="00364EC8" w:rsidP="00C22C05">
      <w:pPr>
        <w:jc w:val="center"/>
        <w:rPr>
          <w:b/>
          <w:szCs w:val="28"/>
        </w:rPr>
      </w:pPr>
    </w:p>
    <w:p w:rsidR="00364EC8" w:rsidRDefault="00364EC8" w:rsidP="00C22C05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 xml:space="preserve"> «Организация сбора и  вывоза бытовых отходов и мусора »</w:t>
      </w:r>
    </w:p>
    <w:p w:rsidR="00364EC8" w:rsidRDefault="00364EC8">
      <w:pPr>
        <w:rPr>
          <w:szCs w:val="28"/>
        </w:rPr>
      </w:pPr>
    </w:p>
    <w:tbl>
      <w:tblPr>
        <w:tblW w:w="9391" w:type="dxa"/>
        <w:tblInd w:w="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val="0000"/>
      </w:tblPr>
      <w:tblGrid>
        <w:gridCol w:w="2875"/>
        <w:gridCol w:w="6516"/>
      </w:tblGrid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Финансово-экономический отдел администрации </w:t>
            </w:r>
          </w:p>
        </w:tc>
      </w:tr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 w:rsidP="00C22C05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364EC8" w:rsidRDefault="00364EC8">
            <w:pPr>
              <w:pStyle w:val="a1"/>
              <w:snapToGrid w:val="0"/>
            </w:pP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сбора и  вывоза бытовых отходов и мусора, ликвидация стихийных свалок 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Каневского района </w:t>
            </w:r>
          </w:p>
        </w:tc>
      </w:tr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гражданско-правовых договоров для выполнения соответствующих работ.</w:t>
            </w:r>
          </w:p>
        </w:tc>
      </w:tr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a2"/>
              <w:snapToGrid w:val="0"/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Количество ликвидированных свалок</w:t>
            </w:r>
          </w:p>
        </w:tc>
      </w:tr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364EC8" w:rsidTr="009B78DA">
        <w:tc>
          <w:tcPr>
            <w:tcW w:w="2875" w:type="dxa"/>
            <w:tcMar>
              <w:left w:w="40" w:type="dxa"/>
            </w:tcMar>
          </w:tcPr>
          <w:p w:rsidR="00364EC8" w:rsidRDefault="00364EC8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4EC8" w:rsidRDefault="00364EC8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1668,8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364EC8" w:rsidRDefault="00364EC8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1009,8 тыс. руб.</w:t>
            </w:r>
          </w:p>
          <w:p w:rsidR="00364EC8" w:rsidRDefault="00364EC8">
            <w:pPr>
              <w:pStyle w:val="a1"/>
            </w:pPr>
            <w:r>
              <w:rPr>
                <w:sz w:val="28"/>
                <w:szCs w:val="28"/>
              </w:rPr>
              <w:t>2018 год – 459,0тыс. руб</w:t>
            </w:r>
          </w:p>
          <w:p w:rsidR="00364EC8" w:rsidRDefault="00364EC8">
            <w:pPr>
              <w:pStyle w:val="a1"/>
            </w:pPr>
            <w:r>
              <w:rPr>
                <w:sz w:val="28"/>
                <w:szCs w:val="28"/>
              </w:rPr>
              <w:t>2019 год – 200,0тыс. руб.</w:t>
            </w:r>
          </w:p>
          <w:p w:rsidR="00364EC8" w:rsidRDefault="00364EC8">
            <w:pPr>
              <w:pStyle w:val="a1"/>
            </w:pPr>
          </w:p>
        </w:tc>
      </w:tr>
    </w:tbl>
    <w:p w:rsidR="00364EC8" w:rsidRDefault="00364EC8">
      <w:pPr>
        <w:jc w:val="center"/>
        <w:rPr>
          <w:b/>
          <w:bCs/>
          <w:szCs w:val="28"/>
        </w:rPr>
      </w:pPr>
    </w:p>
    <w:p w:rsidR="00364EC8" w:rsidRPr="00A6705B" w:rsidRDefault="00364EC8" w:rsidP="00C22C05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364EC8" w:rsidRPr="00A6705B" w:rsidRDefault="00364EC8" w:rsidP="00C22C05">
      <w:pPr>
        <w:rPr>
          <w:b/>
        </w:rPr>
      </w:pPr>
    </w:p>
    <w:p w:rsidR="00364EC8" w:rsidRDefault="00364EC8">
      <w:pPr>
        <w:ind w:firstLine="708"/>
        <w:rPr>
          <w:szCs w:val="28"/>
        </w:rPr>
      </w:pPr>
    </w:p>
    <w:p w:rsidR="00364EC8" w:rsidRDefault="00364EC8">
      <w:pPr>
        <w:ind w:firstLine="708"/>
        <w:rPr>
          <w:szCs w:val="28"/>
        </w:rPr>
      </w:pPr>
      <w:r>
        <w:rPr>
          <w:szCs w:val="28"/>
        </w:rPr>
        <w:t xml:space="preserve">Менталитет жителей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и гостей еще не совсем правильно мыслит по поводу выброса твердых бытовых отходов так и крупногабаритных отходов (обрезки деревьев, листва, и.т.д.) данный выброс мусора как правило происходит в несанкционированных местах, что приводит к захламлению территории поселения так и к нарушению санитарных норм в связи с чем поселению необходимо постоянно держать данное направление в тонусе, чтобы не допустить появление несанкционированных свалок.</w:t>
      </w:r>
    </w:p>
    <w:p w:rsidR="00364EC8" w:rsidRDefault="00364EC8">
      <w:pPr>
        <w:rPr>
          <w:bCs/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364EC8" w:rsidRPr="00876CAD" w:rsidRDefault="00364EC8" w:rsidP="00C22C05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364EC8" w:rsidRDefault="00364EC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Озеленение территории поселения  и своевременное техническое обслуживание</w:t>
      </w:r>
    </w:p>
    <w:p w:rsidR="00364EC8" w:rsidRDefault="00364EC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31" w:type="dxa"/>
        <w:tblInd w:w="2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3" w:type="dxa"/>
        </w:tblCellMar>
        <w:tblLook w:val="0000"/>
      </w:tblPr>
      <w:tblGrid>
        <w:gridCol w:w="579"/>
        <w:gridCol w:w="3604"/>
        <w:gridCol w:w="900"/>
        <w:gridCol w:w="953"/>
        <w:gridCol w:w="1063"/>
        <w:gridCol w:w="1198"/>
        <w:gridCol w:w="1134"/>
      </w:tblGrid>
      <w:tr w:rsidR="00364EC8" w:rsidTr="009B78DA">
        <w:trPr>
          <w:cantSplit/>
          <w:trHeight w:val="640"/>
        </w:trPr>
        <w:tc>
          <w:tcPr>
            <w:tcW w:w="579" w:type="dxa"/>
            <w:tcMar>
              <w:left w:w="93" w:type="dxa"/>
            </w:tcMar>
          </w:tcPr>
          <w:p w:rsidR="00364EC8" w:rsidRDefault="00364EC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60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5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widowControl/>
            </w:pPr>
            <w:r>
              <w:rPr>
                <w:szCs w:val="28"/>
              </w:rPr>
              <w:t>Всего</w:t>
            </w:r>
          </w:p>
          <w:p w:rsidR="00364EC8" w:rsidRDefault="00364EC8">
            <w:pPr>
              <w:pStyle w:val="a3"/>
            </w:pPr>
          </w:p>
        </w:tc>
        <w:tc>
          <w:tcPr>
            <w:tcW w:w="106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198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jc w:val="center"/>
            </w:pPr>
            <w:r>
              <w:rPr>
                <w:szCs w:val="28"/>
              </w:rPr>
              <w:t>2018 год</w:t>
            </w:r>
          </w:p>
        </w:tc>
        <w:tc>
          <w:tcPr>
            <w:tcW w:w="1134" w:type="dxa"/>
            <w:tcBorders>
              <w:left w:val="single" w:sz="4" w:space="0" w:color="000001"/>
              <w:right w:val="single" w:sz="4" w:space="0" w:color="000001"/>
            </w:tcBorders>
          </w:tcPr>
          <w:p w:rsidR="00364EC8" w:rsidRDefault="00364E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2019 год</w:t>
            </w:r>
          </w:p>
        </w:tc>
      </w:tr>
      <w:tr w:rsidR="00364EC8" w:rsidRPr="006C7F68" w:rsidTr="009B78DA">
        <w:tc>
          <w:tcPr>
            <w:tcW w:w="579" w:type="dxa"/>
            <w:tcMar>
              <w:left w:w="93" w:type="dxa"/>
            </w:tcMar>
          </w:tcPr>
          <w:p w:rsidR="00364EC8" w:rsidRPr="006C7F68" w:rsidRDefault="00364E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F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0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Pr="006C7F68" w:rsidRDefault="00364EC8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 w:rsidRPr="006C7F68">
              <w:rPr>
                <w:rFonts w:ascii="Times New Roman" w:hAnsi="Times New Roman" w:cs="Times New Roman"/>
                <w:sz w:val="28"/>
                <w:szCs w:val="28"/>
              </w:rPr>
              <w:t>Количество ликвидированных свалок</w:t>
            </w:r>
          </w:p>
        </w:tc>
        <w:tc>
          <w:tcPr>
            <w:tcW w:w="90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Pr="006C7F68" w:rsidRDefault="00364EC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C7F68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95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Pr="006C7F68" w:rsidRDefault="00364EC8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7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3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Pr="006C7F68" w:rsidRDefault="00364E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8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4EC8" w:rsidRPr="006C7F68" w:rsidRDefault="00364E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1"/>
              <w:right w:val="single" w:sz="4" w:space="0" w:color="000001"/>
            </w:tcBorders>
          </w:tcPr>
          <w:p w:rsidR="00364EC8" w:rsidRPr="006C7F68" w:rsidRDefault="00364EC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 годы.</w:t>
      </w:r>
    </w:p>
    <w:p w:rsidR="00364EC8" w:rsidRPr="00876CAD" w:rsidRDefault="00364EC8" w:rsidP="00C22C05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364EC8" w:rsidRDefault="00364EC8" w:rsidP="00C22C05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 6.1 к подпрограмме.</w:t>
      </w: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Pr="00C22C05" w:rsidRDefault="00364EC8" w:rsidP="00C22C05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C22C05">
        <w:rPr>
          <w:b/>
          <w:bCs/>
          <w:szCs w:val="28"/>
        </w:rPr>
        <w:t>4. Обоснование ресурсного обеспечения подпрограммы</w:t>
      </w:r>
    </w:p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573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3893"/>
        <w:gridCol w:w="2040"/>
        <w:gridCol w:w="1820"/>
        <w:gridCol w:w="1820"/>
      </w:tblGrid>
      <w:tr w:rsidR="00364EC8" w:rsidTr="009B78DA">
        <w:tc>
          <w:tcPr>
            <w:tcW w:w="3893" w:type="dxa"/>
            <w:tcMar>
              <w:left w:w="93" w:type="dxa"/>
            </w:tcMar>
          </w:tcPr>
          <w:p w:rsidR="00364EC8" w:rsidRDefault="00364EC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2017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364EC8" w:rsidRDefault="00364EC8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364EC8" w:rsidTr="009B78DA">
        <w:tc>
          <w:tcPr>
            <w:tcW w:w="3893" w:type="dxa"/>
            <w:tcMar>
              <w:left w:w="93" w:type="dxa"/>
            </w:tcMar>
          </w:tcPr>
          <w:p w:rsidR="00364EC8" w:rsidRDefault="00364EC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1668,8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1009,8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4EC8" w:rsidRDefault="00364EC8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459,0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364EC8" w:rsidRDefault="00364EC8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200,0</w:t>
            </w:r>
          </w:p>
        </w:tc>
      </w:tr>
    </w:tbl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szCs w:val="28"/>
        </w:rPr>
        <w:tab/>
        <w:t xml:space="preserve">Объем финансирования мероприятий на 2017-2019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364EC8" w:rsidRPr="00C22C05" w:rsidRDefault="00364EC8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C22C05">
        <w:rPr>
          <w:b/>
          <w:bCs/>
          <w:szCs w:val="28"/>
        </w:rPr>
        <w:t>5. Механизм реализации подпрограммы</w:t>
      </w:r>
    </w:p>
    <w:p w:rsidR="00364EC8" w:rsidRDefault="00364EC8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rPr>
          <w:bCs/>
          <w:szCs w:val="28"/>
        </w:rPr>
      </w:pPr>
    </w:p>
    <w:p w:rsidR="00364EC8" w:rsidRDefault="00364EC8" w:rsidP="005E04BC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364EC8" w:rsidRDefault="00364EC8" w:rsidP="005E04BC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364EC8" w:rsidRDefault="00364EC8" w:rsidP="005E04BC">
      <w:pPr>
        <w:rPr>
          <w:szCs w:val="28"/>
        </w:rPr>
      </w:pPr>
      <w:r>
        <w:rPr>
          <w:szCs w:val="28"/>
        </w:rPr>
        <w:t xml:space="preserve">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  <w:t>О.Н.Левченко</w:t>
      </w: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                </w:t>
      </w: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</w:p>
    <w:p w:rsidR="00364EC8" w:rsidRDefault="00364EC8" w:rsidP="009B78DA">
      <w:pPr>
        <w:tabs>
          <w:tab w:val="left" w:pos="2205"/>
          <w:tab w:val="center" w:pos="4960"/>
        </w:tabs>
        <w:spacing w:before="240" w:after="240"/>
        <w:ind w:right="278"/>
        <w:jc w:val="right"/>
        <w:rPr>
          <w:color w:val="000000"/>
          <w:szCs w:val="28"/>
        </w:rPr>
      </w:pPr>
      <w:r>
        <w:rPr>
          <w:bCs/>
          <w:szCs w:val="28"/>
        </w:rPr>
        <w:t>ПРИЛОЖЕНИЕ №6.1</w:t>
      </w:r>
    </w:p>
    <w:p w:rsidR="00364EC8" w:rsidRDefault="00364EC8" w:rsidP="009B78DA">
      <w:pPr>
        <w:ind w:left="5812" w:right="278"/>
        <w:jc w:val="left"/>
        <w:rPr>
          <w:szCs w:val="28"/>
        </w:rPr>
      </w:pPr>
      <w:r>
        <w:rPr>
          <w:color w:val="000000"/>
          <w:szCs w:val="28"/>
        </w:rPr>
        <w:t xml:space="preserve">                   к муниципальной  программе</w:t>
      </w:r>
      <w:r>
        <w:rPr>
          <w:szCs w:val="28"/>
        </w:rPr>
        <w:t xml:space="preserve">«Развитие жилищно-коммунального хозяйства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364EC8" w:rsidRDefault="00364EC8" w:rsidP="009B78DA">
      <w:pPr>
        <w:ind w:right="278"/>
        <w:jc w:val="right"/>
        <w:rPr>
          <w:szCs w:val="28"/>
        </w:rPr>
      </w:pPr>
      <w:r>
        <w:rPr>
          <w:szCs w:val="28"/>
        </w:rPr>
        <w:t>Каневского района»  на 2017-2019 года</w:t>
      </w:r>
    </w:p>
    <w:p w:rsidR="00364EC8" w:rsidRDefault="00364EC8">
      <w:pPr>
        <w:jc w:val="center"/>
        <w:rPr>
          <w:szCs w:val="28"/>
        </w:rPr>
      </w:pPr>
    </w:p>
    <w:p w:rsidR="00364EC8" w:rsidRDefault="00364EC8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364EC8" w:rsidRDefault="00364EC8" w:rsidP="001B01AA">
      <w:pPr>
        <w:ind w:left="180"/>
        <w:jc w:val="center"/>
        <w:rPr>
          <w:szCs w:val="28"/>
        </w:rPr>
      </w:pPr>
      <w:r>
        <w:rPr>
          <w:szCs w:val="28"/>
        </w:rPr>
        <w:t>мероприятий подпрограммы</w:t>
      </w:r>
    </w:p>
    <w:p w:rsidR="00364EC8" w:rsidRDefault="00364EC8">
      <w:pPr>
        <w:jc w:val="center"/>
        <w:rPr>
          <w:szCs w:val="28"/>
        </w:rPr>
      </w:pPr>
      <w:r>
        <w:rPr>
          <w:szCs w:val="28"/>
        </w:rPr>
        <w:t>«Организация сбора и  вывоза бытовых отходов и мусора "</w:t>
      </w:r>
    </w:p>
    <w:p w:rsidR="00364EC8" w:rsidRDefault="00364EC8">
      <w:pPr>
        <w:jc w:val="center"/>
        <w:rPr>
          <w:szCs w:val="28"/>
        </w:rPr>
      </w:pPr>
    </w:p>
    <w:tbl>
      <w:tblPr>
        <w:tblW w:w="9360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720"/>
        <w:gridCol w:w="1800"/>
        <w:gridCol w:w="1260"/>
        <w:gridCol w:w="1080"/>
        <w:gridCol w:w="720"/>
        <w:gridCol w:w="720"/>
        <w:gridCol w:w="720"/>
        <w:gridCol w:w="1080"/>
        <w:gridCol w:w="1260"/>
      </w:tblGrid>
      <w:tr w:rsidR="00364EC8" w:rsidTr="009B78DA">
        <w:trPr>
          <w:cantSplit/>
          <w:trHeight w:val="843"/>
        </w:trPr>
        <w:tc>
          <w:tcPr>
            <w:tcW w:w="720" w:type="dxa"/>
            <w:vMerge w:val="restart"/>
            <w:tcMar>
              <w:left w:w="83" w:type="dxa"/>
            </w:tcMar>
          </w:tcPr>
          <w:p w:rsidR="00364EC8" w:rsidRDefault="00364EC8" w:rsidP="00C22C05">
            <w:pPr>
              <w:ind w:left="404" w:hanging="180"/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180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364EC8" w:rsidTr="009B78DA">
        <w:trPr>
          <w:cantSplit/>
          <w:trHeight w:val="337"/>
        </w:trPr>
        <w:tc>
          <w:tcPr>
            <w:tcW w:w="720" w:type="dxa"/>
            <w:vMerge/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</w:pPr>
          </w:p>
        </w:tc>
      </w:tr>
      <w:tr w:rsidR="00364EC8" w:rsidTr="009B78DA">
        <w:tc>
          <w:tcPr>
            <w:tcW w:w="720" w:type="dxa"/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18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Default="00364EC8" w:rsidP="005C588D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364EC8" w:rsidRPr="00852187" w:rsidRDefault="00364EC8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364EC8" w:rsidTr="009B78DA">
        <w:tc>
          <w:tcPr>
            <w:tcW w:w="720" w:type="dxa"/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18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Pr="009803D7" w:rsidRDefault="00364EC8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364EC8" w:rsidRPr="00C22C05" w:rsidRDefault="00364EC8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C22C05">
              <w:rPr>
                <w:bCs/>
                <w:sz w:val="22"/>
                <w:szCs w:val="22"/>
              </w:rPr>
              <w:t>Благоустройство</w:t>
            </w:r>
            <w:r w:rsidRPr="00C22C05">
              <w:rPr>
                <w:sz w:val="22"/>
                <w:szCs w:val="22"/>
              </w:rPr>
              <w:t xml:space="preserve"> территории поселения </w:t>
            </w:r>
          </w:p>
        </w:tc>
      </w:tr>
      <w:tr w:rsidR="00364EC8" w:rsidTr="009B78DA">
        <w:tc>
          <w:tcPr>
            <w:tcW w:w="720" w:type="dxa"/>
            <w:tcMar>
              <w:left w:w="83" w:type="dxa"/>
            </w:tcMar>
            <w:vAlign w:val="center"/>
          </w:tcPr>
          <w:p w:rsidR="00364EC8" w:rsidRDefault="00364EC8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180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364EC8" w:rsidRPr="009803D7" w:rsidRDefault="00364EC8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364EC8" w:rsidRPr="00C22C05" w:rsidRDefault="00364EC8" w:rsidP="00C22C05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  <w:r w:rsidRPr="00C22C05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условий по благоустройству </w:t>
            </w:r>
            <w:r w:rsidRPr="00C22C0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Привольненского</w:t>
            </w:r>
            <w:r w:rsidRPr="00C22C05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Каневского района</w:t>
            </w:r>
          </w:p>
          <w:p w:rsidR="00364EC8" w:rsidRDefault="00364EC8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364EC8" w:rsidTr="009B78DA">
        <w:tc>
          <w:tcPr>
            <w:tcW w:w="720" w:type="dxa"/>
            <w:vMerge w:val="restart"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180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364EC8" w:rsidRDefault="00364EC8" w:rsidP="00C22C0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ликвидации стихийных свалок, сбора и вывоза бытовых отходов</w:t>
            </w:r>
          </w:p>
          <w:p w:rsidR="00364EC8" w:rsidRDefault="00364EC8" w:rsidP="005C588D">
            <w:pPr>
              <w:pStyle w:val="a0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E3F77">
            <w:pPr>
              <w:jc w:val="center"/>
            </w:pPr>
            <w:r>
              <w:rPr>
                <w:sz w:val="16"/>
                <w:szCs w:val="16"/>
              </w:rPr>
              <w:t>1668,8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E3F77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1009,8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5E3F7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459,0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5E3F77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  <w:p w:rsidR="00364EC8" w:rsidRDefault="00364EC8" w:rsidP="005E3F7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чистоты на территории поселения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832F98">
            <w:pPr>
              <w:jc w:val="center"/>
            </w:pPr>
            <w:r>
              <w:rPr>
                <w:sz w:val="16"/>
                <w:szCs w:val="16"/>
              </w:rPr>
              <w:t>1668,8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832F9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1009,8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459,0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832F98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  <w:p w:rsidR="00364EC8" w:rsidRDefault="00364EC8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Cs w:val="28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</w:tr>
      <w:tr w:rsidR="00364EC8" w:rsidTr="009B78DA">
        <w:tc>
          <w:tcPr>
            <w:tcW w:w="720" w:type="dxa"/>
            <w:vMerge w:val="restart"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</w:p>
        </w:tc>
        <w:tc>
          <w:tcPr>
            <w:tcW w:w="180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832F98">
            <w:pPr>
              <w:jc w:val="center"/>
            </w:pPr>
            <w:r>
              <w:rPr>
                <w:sz w:val="16"/>
                <w:szCs w:val="16"/>
              </w:rPr>
              <w:t>1668,8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832F9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1009,8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459,0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832F98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  <w:p w:rsidR="00364EC8" w:rsidRDefault="00364EC8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832F98">
            <w:pPr>
              <w:jc w:val="center"/>
            </w:pPr>
            <w:r>
              <w:rPr>
                <w:sz w:val="16"/>
                <w:szCs w:val="16"/>
              </w:rPr>
              <w:t>1668,8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832F98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1009,8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459,0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832F98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  <w:p w:rsidR="00364EC8" w:rsidRDefault="00364EC8" w:rsidP="00832F98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Default="00364EC8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Default="00364EC8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</w:tr>
      <w:tr w:rsidR="00364EC8" w:rsidTr="009B78DA">
        <w:tc>
          <w:tcPr>
            <w:tcW w:w="720" w:type="dxa"/>
            <w:vMerge/>
            <w:tcMar>
              <w:left w:w="83" w:type="dxa"/>
            </w:tcMar>
          </w:tcPr>
          <w:p w:rsidR="00364EC8" w:rsidRDefault="00364EC8" w:rsidP="005C588D">
            <w:pPr>
              <w:jc w:val="center"/>
            </w:pPr>
          </w:p>
        </w:tc>
        <w:tc>
          <w:tcPr>
            <w:tcW w:w="180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226D74" w:rsidRDefault="00364EC8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364EC8" w:rsidRPr="006E20E1" w:rsidRDefault="00364EC8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364EC8" w:rsidRDefault="00364EC8" w:rsidP="005C588D">
            <w:pPr>
              <w:ind w:left="34" w:hanging="34"/>
            </w:pPr>
          </w:p>
        </w:tc>
      </w:tr>
    </w:tbl>
    <w:p w:rsidR="00364EC8" w:rsidRDefault="00364EC8" w:rsidP="00C22C05">
      <w:pPr>
        <w:ind w:firstLine="720"/>
        <w:rPr>
          <w:szCs w:val="28"/>
        </w:rPr>
      </w:pPr>
    </w:p>
    <w:p w:rsidR="00364EC8" w:rsidRDefault="00364EC8">
      <w:pPr>
        <w:jc w:val="center"/>
        <w:rPr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rPr>
          <w:szCs w:val="28"/>
        </w:rPr>
      </w:pPr>
    </w:p>
    <w:p w:rsidR="00364EC8" w:rsidRDefault="00364EC8">
      <w:pPr>
        <w:tabs>
          <w:tab w:val="left" w:pos="2205"/>
          <w:tab w:val="center" w:pos="4960"/>
        </w:tabs>
        <w:rPr>
          <w:szCs w:val="28"/>
        </w:rPr>
      </w:pPr>
    </w:p>
    <w:p w:rsidR="00364EC8" w:rsidRDefault="00364EC8" w:rsidP="00047555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364EC8" w:rsidRDefault="00364EC8" w:rsidP="00047555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364EC8" w:rsidRPr="001B01AA" w:rsidRDefault="00364EC8" w:rsidP="005E04BC">
      <w:r>
        <w:rPr>
          <w:szCs w:val="28"/>
        </w:rPr>
        <w:t xml:space="preserve">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О.Н.Левченко</w:t>
      </w:r>
    </w:p>
    <w:sectPr w:rsidR="00364EC8" w:rsidRPr="001B01AA" w:rsidSect="009B78DA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E46"/>
    <w:rsid w:val="000062AB"/>
    <w:rsid w:val="00047555"/>
    <w:rsid w:val="00065985"/>
    <w:rsid w:val="000D4115"/>
    <w:rsid w:val="000E68D2"/>
    <w:rsid w:val="00120EF5"/>
    <w:rsid w:val="001442F5"/>
    <w:rsid w:val="00145435"/>
    <w:rsid w:val="001B01AA"/>
    <w:rsid w:val="001B0A60"/>
    <w:rsid w:val="001B0F0D"/>
    <w:rsid w:val="001F2865"/>
    <w:rsid w:val="0020383A"/>
    <w:rsid w:val="00226D74"/>
    <w:rsid w:val="002C3213"/>
    <w:rsid w:val="002D1E4F"/>
    <w:rsid w:val="00306C9E"/>
    <w:rsid w:val="00333A8F"/>
    <w:rsid w:val="003425AB"/>
    <w:rsid w:val="00364EC8"/>
    <w:rsid w:val="003F49F1"/>
    <w:rsid w:val="00562AEA"/>
    <w:rsid w:val="005C588D"/>
    <w:rsid w:val="005E04BC"/>
    <w:rsid w:val="005E3F77"/>
    <w:rsid w:val="005F53B7"/>
    <w:rsid w:val="006021B1"/>
    <w:rsid w:val="00611EEC"/>
    <w:rsid w:val="00672541"/>
    <w:rsid w:val="00674C5C"/>
    <w:rsid w:val="006B2F7B"/>
    <w:rsid w:val="006C2F9A"/>
    <w:rsid w:val="006C7F68"/>
    <w:rsid w:val="006E20E1"/>
    <w:rsid w:val="0071294C"/>
    <w:rsid w:val="0072270E"/>
    <w:rsid w:val="00797940"/>
    <w:rsid w:val="007A611C"/>
    <w:rsid w:val="00832F98"/>
    <w:rsid w:val="00833072"/>
    <w:rsid w:val="008437FA"/>
    <w:rsid w:val="00852187"/>
    <w:rsid w:val="00876CAD"/>
    <w:rsid w:val="00946D3F"/>
    <w:rsid w:val="00962AB3"/>
    <w:rsid w:val="009803D7"/>
    <w:rsid w:val="009A3948"/>
    <w:rsid w:val="009A3E46"/>
    <w:rsid w:val="009B78DA"/>
    <w:rsid w:val="009C5150"/>
    <w:rsid w:val="00A47910"/>
    <w:rsid w:val="00A6705B"/>
    <w:rsid w:val="00A673B5"/>
    <w:rsid w:val="00A8284A"/>
    <w:rsid w:val="00B00C20"/>
    <w:rsid w:val="00BA70B4"/>
    <w:rsid w:val="00C22C05"/>
    <w:rsid w:val="00D109C1"/>
    <w:rsid w:val="00DB5C8C"/>
    <w:rsid w:val="00E07B34"/>
    <w:rsid w:val="00E31EF1"/>
    <w:rsid w:val="00E35B82"/>
    <w:rsid w:val="00E96497"/>
    <w:rsid w:val="00EB2B32"/>
    <w:rsid w:val="00ED5A58"/>
    <w:rsid w:val="00F17DC0"/>
    <w:rsid w:val="00F72AFF"/>
    <w:rsid w:val="00F920FD"/>
    <w:rsid w:val="00FC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F7B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6B2F7B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9A3E46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9A3E46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46D3F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46D3F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46D3F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6B2F7B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9A3E46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9A3E4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6D3F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9A3E46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9A3E46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946D3F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6B2F7B"/>
    <w:pPr>
      <w:ind w:left="280" w:hanging="280"/>
    </w:pPr>
  </w:style>
  <w:style w:type="paragraph" w:styleId="IndexHeading">
    <w:name w:val="index heading"/>
    <w:basedOn w:val="Normal"/>
    <w:uiPriority w:val="99"/>
    <w:rsid w:val="009A3E46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6B2F7B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6B2F7B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6B2F7B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6B2F7B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6B2F7B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6B2F7B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9A3E46"/>
  </w:style>
  <w:style w:type="paragraph" w:customStyle="1" w:styleId="a5">
    <w:name w:val="Заглавие"/>
    <w:basedOn w:val="a"/>
    <w:uiPriority w:val="99"/>
    <w:rsid w:val="009A3E46"/>
  </w:style>
  <w:style w:type="paragraph" w:styleId="Subtitle">
    <w:name w:val="Subtitle"/>
    <w:basedOn w:val="a"/>
    <w:link w:val="SubtitleChar"/>
    <w:uiPriority w:val="99"/>
    <w:qFormat/>
    <w:rsid w:val="009A3E46"/>
  </w:style>
  <w:style w:type="character" w:customStyle="1" w:styleId="SubtitleChar">
    <w:name w:val="Subtitle Char"/>
    <w:basedOn w:val="DefaultParagraphFont"/>
    <w:link w:val="Subtitle"/>
    <w:uiPriority w:val="99"/>
    <w:locked/>
    <w:rsid w:val="00946D3F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C22C0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B2B32"/>
    <w:rPr>
      <w:rFonts w:ascii="Times New Roman" w:hAnsi="Times New Roman" w:cs="Times New Roman"/>
      <w:color w:val="00000A"/>
      <w:sz w:val="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11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</TotalTime>
  <Pages>4</Pages>
  <Words>736</Words>
  <Characters>4200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cp:lastPrinted>2018-10-17T11:44:00Z</cp:lastPrinted>
  <dcterms:created xsi:type="dcterms:W3CDTF">2015-11-05T17:06:00Z</dcterms:created>
  <dcterms:modified xsi:type="dcterms:W3CDTF">2018-12-17T11:43:00Z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